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FD741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Załącznik nr 2 - Oświadczenie o braku powiązań osobowych lub kapitałowych.</w:t>
      </w:r>
    </w:p>
    <w:p w14:paraId="4F618A11" w14:textId="77777777" w:rsidR="00142328" w:rsidRPr="00E008DC" w:rsidRDefault="00142328" w:rsidP="00142328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</w:r>
      <w:r w:rsidRPr="00E008DC">
        <w:rPr>
          <w:rFonts w:ascii="Times New Roman" w:hAnsi="Times New Roman" w:cs="Times New Roman"/>
        </w:rPr>
        <w:tab/>
        <w:t xml:space="preserve">                                                                                   ………………………</w:t>
      </w:r>
      <w:r w:rsidRPr="00E008DC">
        <w:rPr>
          <w:rFonts w:ascii="Times New Roman" w:hAnsi="Times New Roman" w:cs="Times New Roman"/>
        </w:rPr>
        <w:tab/>
      </w:r>
    </w:p>
    <w:p w14:paraId="6BFA8384" w14:textId="77777777" w:rsidR="00142328" w:rsidRPr="00E008DC" w:rsidRDefault="00142328" w:rsidP="00142328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Miejscowość i data</w:t>
      </w:r>
    </w:p>
    <w:p w14:paraId="04945AE3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4A6F7AB9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OŚWIADCZENIE O BRAKU POWIĄZAŃ OSOBOWYCH LUB KAPITAŁOWYCH</w:t>
      </w:r>
    </w:p>
    <w:p w14:paraId="31C3F741" w14:textId="77777777" w:rsidR="00142328" w:rsidRPr="00E008DC" w:rsidRDefault="00142328" w:rsidP="00142328">
      <w:pPr>
        <w:pStyle w:val="Tekstpodstawowy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E008DC">
        <w:rPr>
          <w:rFonts w:ascii="Times New Roman" w:hAnsi="Times New Roman" w:cs="Times New Roman"/>
          <w:b/>
          <w:bCs/>
        </w:rPr>
        <w:t xml:space="preserve">z </w:t>
      </w:r>
      <w:r w:rsidRPr="00E008DC">
        <w:rPr>
          <w:rFonts w:ascii="Times New Roman" w:hAnsi="Times New Roman" w:cs="Times New Roman"/>
          <w:b/>
        </w:rPr>
        <w:t>Towarzystwem Pomocy im. św. Brata Alberta Koło Gdańskie</w:t>
      </w:r>
    </w:p>
    <w:p w14:paraId="45F14F9B" w14:textId="77777777" w:rsidR="00142328" w:rsidRPr="00E008DC" w:rsidRDefault="00142328" w:rsidP="00142328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ul. </w:t>
      </w:r>
      <w:proofErr w:type="spellStart"/>
      <w:r w:rsidRPr="00E008DC">
        <w:rPr>
          <w:rFonts w:ascii="Times New Roman" w:hAnsi="Times New Roman" w:cs="Times New Roman"/>
        </w:rPr>
        <w:t>Przegalińska</w:t>
      </w:r>
      <w:proofErr w:type="spellEnd"/>
      <w:r w:rsidRPr="00E008DC">
        <w:rPr>
          <w:rFonts w:ascii="Times New Roman" w:hAnsi="Times New Roman" w:cs="Times New Roman"/>
        </w:rPr>
        <w:t xml:space="preserve"> 135</w:t>
      </w:r>
    </w:p>
    <w:p w14:paraId="5587C2BA" w14:textId="77777777" w:rsidR="00142328" w:rsidRPr="00E008DC" w:rsidRDefault="00142328" w:rsidP="00142328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80-690</w:t>
      </w:r>
      <w:r w:rsidRPr="00E008DC">
        <w:rPr>
          <w:rFonts w:ascii="Times New Roman" w:hAnsi="Times New Roman" w:cs="Times New Roman"/>
        </w:rPr>
        <w:tab/>
        <w:t>Gdańsk</w:t>
      </w:r>
    </w:p>
    <w:p w14:paraId="5446361B" w14:textId="77777777" w:rsidR="00142328" w:rsidRPr="00E008DC" w:rsidRDefault="00142328" w:rsidP="00142328">
      <w:pPr>
        <w:pStyle w:val="Tekstpodstawowy"/>
        <w:spacing w:line="360" w:lineRule="auto"/>
        <w:jc w:val="both"/>
        <w:rPr>
          <w:rFonts w:ascii="Times New Roman" w:hAnsi="Times New Roman" w:cs="Times New Roman"/>
        </w:rPr>
      </w:pPr>
    </w:p>
    <w:p w14:paraId="2496902A" w14:textId="71A9769D" w:rsidR="00142328" w:rsidRPr="00A979C6" w:rsidRDefault="00142328" w:rsidP="00A979C6">
      <w:pPr>
        <w:pStyle w:val="Tekstpodstawowy"/>
        <w:spacing w:after="0" w:line="360" w:lineRule="auto"/>
        <w:jc w:val="both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>Niniejszym oświadczamy, iż  ………………………………….. jest/ nie jest* powiązana osobowo lub kapitałowo</w:t>
      </w:r>
      <w:r w:rsidR="00C9393D">
        <w:rPr>
          <w:rFonts w:ascii="Times New Roman" w:hAnsi="Times New Roman" w:cs="Times New Roman"/>
        </w:rPr>
        <w:t xml:space="preserve">, </w:t>
      </w:r>
      <w:r w:rsidR="00CE79D8">
        <w:rPr>
          <w:rFonts w:ascii="Times New Roman" w:hAnsi="Times New Roman" w:cs="Times New Roman"/>
        </w:rPr>
        <w:t xml:space="preserve">oraz </w:t>
      </w:r>
      <w:r w:rsidRPr="00E008DC">
        <w:rPr>
          <w:rFonts w:ascii="Times New Roman" w:hAnsi="Times New Roman" w:cs="Times New Roman"/>
        </w:rPr>
        <w:t>iż jestem/nie jestem* powiązana/y osobowo lub kapitałowo z Zamawiającym. Przez powiązania kapitałowe lub osobowe rozumie się wzajemne powiązania między beneficjentem lub osobami upoważnionymi do zaciągania zobowiązań w imieniu beneficjenta lub osobami wykonującymi w imieniu beneficjenta czynności związane z przygotowaniem i przeprowadzeniem procedury wyboru wykonawcy a wykonawcą, polegające w szczególności na:</w:t>
      </w:r>
    </w:p>
    <w:p w14:paraId="18223EF4" w14:textId="77777777" w:rsidR="00A979C6" w:rsidRPr="00A979C6" w:rsidRDefault="00A979C6" w:rsidP="00A979C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A979C6">
        <w:rPr>
          <w:rFonts w:ascii="Times New Roman" w:hAnsi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0B8FA394" w14:textId="77777777" w:rsidR="00A979C6" w:rsidRPr="00A979C6" w:rsidRDefault="00A979C6" w:rsidP="00A979C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A979C6">
        <w:rPr>
          <w:rFonts w:ascii="Times New Roman" w:hAnsi="Times New Roman"/>
          <w:sz w:val="22"/>
          <w:szCs w:val="22"/>
        </w:rPr>
        <w:t>pozostawaniu w związku małżeńskim, w stosunku pokrewieństwa lub powinowactwa w linii prostej, pokrewieństwa lub powinowactwa w linii bocznej do drugiego stopnia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4E5A5A03" w14:textId="74D7882A" w:rsidR="00A979C6" w:rsidRPr="00A979C6" w:rsidRDefault="00A979C6" w:rsidP="00A979C6">
      <w:pPr>
        <w:pStyle w:val="Akapitzlist"/>
        <w:widowControl w:val="0"/>
        <w:numPr>
          <w:ilvl w:val="0"/>
          <w:numId w:val="28"/>
        </w:numPr>
        <w:suppressAutoHyphens/>
        <w:autoSpaceDN w:val="0"/>
        <w:spacing w:line="360" w:lineRule="auto"/>
        <w:ind w:left="0"/>
        <w:jc w:val="both"/>
        <w:textAlignment w:val="baseline"/>
        <w:rPr>
          <w:rFonts w:ascii="Times New Roman" w:hAnsi="Times New Roman"/>
          <w:sz w:val="22"/>
          <w:szCs w:val="22"/>
        </w:rPr>
      </w:pPr>
      <w:r w:rsidRPr="00A979C6">
        <w:rPr>
          <w:rFonts w:ascii="Times New Roman" w:hAnsi="Times New Roman"/>
          <w:sz w:val="22"/>
          <w:szCs w:val="22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E89918A" w14:textId="77777777" w:rsidR="00A979C6" w:rsidRPr="00E008DC" w:rsidRDefault="00A979C6" w:rsidP="00A979C6">
      <w:pPr>
        <w:pStyle w:val="Tekstpodstawowy"/>
        <w:suppressAutoHyphens/>
        <w:spacing w:line="360" w:lineRule="auto"/>
        <w:ind w:left="1440"/>
        <w:jc w:val="both"/>
        <w:rPr>
          <w:rFonts w:ascii="Times New Roman" w:hAnsi="Times New Roman" w:cs="Times New Roman"/>
        </w:rPr>
      </w:pPr>
    </w:p>
    <w:p w14:paraId="38DA11D8" w14:textId="77777777" w:rsidR="00142328" w:rsidRPr="00E008DC" w:rsidRDefault="00142328" w:rsidP="00142328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   ……………………..…………………………………</w:t>
      </w:r>
    </w:p>
    <w:p w14:paraId="5A6D0AE0" w14:textId="77777777" w:rsidR="00CD152F" w:rsidRDefault="00142328" w:rsidP="00CD152F">
      <w:pPr>
        <w:pStyle w:val="Tekstpodstawowy"/>
        <w:spacing w:line="360" w:lineRule="auto"/>
        <w:jc w:val="right"/>
        <w:rPr>
          <w:rFonts w:ascii="Times New Roman" w:hAnsi="Times New Roman" w:cs="Times New Roman"/>
        </w:rPr>
      </w:pPr>
      <w:r w:rsidRPr="00E008DC">
        <w:rPr>
          <w:rFonts w:ascii="Times New Roman" w:hAnsi="Times New Roman" w:cs="Times New Roman"/>
        </w:rPr>
        <w:t xml:space="preserve">     (podpis osoby uprawnionej, pieczęć)</w:t>
      </w:r>
    </w:p>
    <w:p w14:paraId="2739C70D" w14:textId="244722CC" w:rsidR="00260329" w:rsidRPr="00CE79D8" w:rsidRDefault="00142328" w:rsidP="00CD152F">
      <w:pPr>
        <w:pStyle w:val="Tekstpodstawowy"/>
        <w:spacing w:line="360" w:lineRule="auto"/>
        <w:rPr>
          <w:rFonts w:ascii="Times New Roman" w:hAnsi="Times New Roman" w:cs="Times New Roman"/>
          <w:b/>
          <w:bCs/>
        </w:rPr>
      </w:pPr>
      <w:r w:rsidRPr="00CE79D8">
        <w:rPr>
          <w:rFonts w:ascii="Times New Roman" w:hAnsi="Times New Roman" w:cs="Times New Roman"/>
          <w:b/>
          <w:bCs/>
        </w:rPr>
        <w:t xml:space="preserve">*niepotrzebne skreślić </w:t>
      </w:r>
    </w:p>
    <w:sectPr w:rsidR="00260329" w:rsidRPr="00CE79D8" w:rsidSect="00BD3EB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440" w:right="1077" w:bottom="1440" w:left="1077" w:header="142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63DF9" w14:textId="77777777" w:rsidR="00C01D06" w:rsidRDefault="00C01D06">
      <w:r>
        <w:separator/>
      </w:r>
    </w:p>
  </w:endnote>
  <w:endnote w:type="continuationSeparator" w:id="0">
    <w:p w14:paraId="0D9C62BC" w14:textId="77777777" w:rsidR="00C01D06" w:rsidRDefault="00C0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9B6D45" w14:textId="16BBDA8B" w:rsidR="00184F5F" w:rsidRDefault="00184F5F" w:rsidP="00184F5F">
    <w:pPr>
      <w:pStyle w:val="Stopka"/>
      <w:ind w:left="-709" w:firstLine="993"/>
      <w:jc w:val="center"/>
    </w:pPr>
    <w:r>
      <w:rPr>
        <w:noProof/>
      </w:rPr>
      <mc:AlternateContent>
        <mc:Choice Requires="wps">
          <w:drawing>
            <wp:inline distT="0" distB="0" distL="0" distR="0" wp14:anchorId="3FBBBE3E" wp14:editId="207E2FC2">
              <wp:extent cx="7174800" cy="0"/>
              <wp:effectExtent l="0" t="0" r="0" b="0"/>
              <wp:docPr id="10" name="Łącznik prosty 10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72CA8E92" id="Łącznik prosty 10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Ivvndd4BAAAM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1175A341" w14:textId="24A19344" w:rsidR="00184F5F" w:rsidRDefault="00184F5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>
      <w:t xml:space="preserve">   </w:t>
    </w:r>
    <w:r>
      <w:rPr>
        <w:noProof/>
      </w:rPr>
      <w:t xml:space="preserve"> </w:t>
    </w:r>
    <w:r w:rsidRPr="00363D1C">
      <w:rPr>
        <w:noProof/>
      </w:rPr>
      <w:drawing>
        <wp:inline distT="0" distB="0" distL="0" distR="0" wp14:anchorId="724CC78E" wp14:editId="0690800F">
          <wp:extent cx="680400" cy="604800"/>
          <wp:effectExtent l="0" t="0" r="5715" b="5080"/>
          <wp:docPr id="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400" cy="604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</w:t>
    </w:r>
    <w:r>
      <w:rPr>
        <w:noProof/>
      </w:rPr>
      <w:drawing>
        <wp:inline distT="0" distB="0" distL="0" distR="0" wp14:anchorId="708D8175" wp14:editId="7FAC66AD">
          <wp:extent cx="554400" cy="640800"/>
          <wp:effectExtent l="0" t="0" r="0" b="6985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magd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4400" cy="64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0578E8" w14:textId="79BCE230" w:rsidR="007B2500" w:rsidRDefault="00184F5F" w:rsidP="00184F5F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5E3E4A5D" wp14:editId="16B7C69A">
              <wp:extent cx="7174800" cy="0"/>
              <wp:effectExtent l="0" t="0" r="0" b="0"/>
              <wp:docPr id="6" name="Łącznik prosty 6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7480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C23E5A7" id="Łącznik prosty 6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64.9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" strokecolor="black [3213]" strokeweight=".25pt">
              <v:stroke joinstyle="miter"/>
              <w10:anchorlock/>
            </v:line>
          </w:pict>
        </mc:Fallback>
      </mc:AlternateContent>
    </w:r>
  </w:p>
  <w:p w14:paraId="7EFC3BF6" w14:textId="77777777" w:rsidR="0039481F" w:rsidRDefault="0039481F" w:rsidP="0039481F">
    <w:pPr>
      <w:pStyle w:val="Stopka"/>
      <w:ind w:left="-709" w:firstLine="1418"/>
      <w:jc w:val="center"/>
    </w:pPr>
  </w:p>
  <w:p w14:paraId="2D954AD9" w14:textId="740A157B" w:rsidR="0039481F" w:rsidRPr="00B01F08" w:rsidRDefault="0039481F" w:rsidP="00184F5F">
    <w:pPr>
      <w:pStyle w:val="Stopka"/>
      <w:ind w:left="-709" w:firstLine="993"/>
      <w:jc w:val="center"/>
    </w:pPr>
    <w:r>
      <w:t>F</w:t>
    </w:r>
    <w:r w:rsidRPr="0039481F">
      <w:t>undusze Europejskie dla Pomorza 2021-2027</w:t>
    </w:r>
    <w:r w:rsidR="00A76A88">
      <w:t xml:space="preserve">   </w:t>
    </w:r>
    <w:r w:rsidR="00A76A88">
      <w:rPr>
        <w:noProof/>
      </w:rPr>
      <w:t xml:space="preserve">      </w:t>
    </w:r>
    <w:r w:rsidR="00FB5BF5">
      <w:rPr>
        <w:noProof/>
      </w:rPr>
      <w:t xml:space="preserve">  </w:t>
    </w:r>
    <w:r w:rsidR="00BD3EB5"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80EC12" w14:textId="77777777" w:rsidR="00C01D06" w:rsidRDefault="00C01D06">
      <w:r>
        <w:separator/>
      </w:r>
    </w:p>
  </w:footnote>
  <w:footnote w:type="continuationSeparator" w:id="0">
    <w:p w14:paraId="4E072286" w14:textId="77777777" w:rsidR="00C01D06" w:rsidRDefault="00C0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739DC" w14:textId="24F8B19C" w:rsidR="009A4ACC" w:rsidRDefault="00184F5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41CC808A" wp14:editId="5D6C129C">
          <wp:extent cx="7142985" cy="830492"/>
          <wp:effectExtent l="0" t="0" r="0" b="0"/>
          <wp:docPr id="1" name="Obraz 1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C26903" w14:textId="044392E7" w:rsidR="00184F5F" w:rsidRDefault="00184F5F" w:rsidP="00184F5F">
    <w:pPr>
      <w:pStyle w:val="Nagwek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2F67504E" wp14:editId="29809681">
              <wp:extent cx="7258050" cy="0"/>
              <wp:effectExtent l="0" t="0" r="0" b="0"/>
              <wp:docPr id="4" name="Łącznik prosty 4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3ABF2F29" id="Łącznik prosty 4" o:spid="_x0000_s1026" alt="&quot;&quot;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2B065" w14:textId="77777777" w:rsidR="000174EA" w:rsidRDefault="0039481F" w:rsidP="00184F5F">
    <w:pPr>
      <w:pStyle w:val="Nagwek"/>
      <w:ind w:left="-1134"/>
      <w:jc w:val="center"/>
    </w:pPr>
    <w:r>
      <w:rPr>
        <w:noProof/>
      </w:rPr>
      <w:drawing>
        <wp:inline distT="0" distB="0" distL="0" distR="0" wp14:anchorId="066495CB" wp14:editId="5BD3367B">
          <wp:extent cx="7142985" cy="830492"/>
          <wp:effectExtent l="0" t="0" r="0" b="0"/>
          <wp:docPr id="26" name="Obraz 26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3973" cy="8631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174EA">
      <w:rPr>
        <w:noProof/>
      </w:rPr>
      <mc:AlternateContent>
        <mc:Choice Requires="wps">
          <w:drawing>
            <wp:inline distT="0" distB="0" distL="0" distR="0" wp14:anchorId="50DDED31" wp14:editId="6CE148D7">
              <wp:extent cx="7258050" cy="0"/>
              <wp:effectExtent l="0" t="0" r="0" b="0"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2580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288F0F7C" id="Łącznik prosty 5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571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" strokecolor="black [3213]" strokeweight=".25pt">
              <v:stroke joinstyle="miter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-360"/>
        </w:tabs>
        <w:ind w:left="-360" w:firstLine="0"/>
      </w:pPr>
      <w:rPr>
        <w:rFonts w:ascii="Arial" w:hAnsi="Arial" w:cs="Arial"/>
        <w:caps w:val="0"/>
        <w:smallCaps w:val="0"/>
        <w:strike w:val="0"/>
        <w:dstrike w:val="0"/>
        <w:position w:val="0"/>
        <w:sz w:val="20"/>
        <w:szCs w:val="20"/>
        <w:vertAlign w:val="baseline"/>
      </w:rPr>
    </w:lvl>
    <w:lvl w:ilvl="1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4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-360" w:firstLine="0"/>
      </w:pPr>
      <w:rPr>
        <w:rFonts w:ascii="Symbol" w:hAnsi="Symbol" w:cs="Symbol"/>
      </w:rPr>
    </w:lvl>
    <w:lvl w:ilvl="7">
      <w:start w:val="1"/>
      <w:numFmt w:val="bullet"/>
      <w:lvlText w:val="◦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-360"/>
        </w:tabs>
        <w:ind w:left="-360" w:firstLine="0"/>
      </w:pPr>
      <w:rPr>
        <w:rFonts w:ascii="OpenSymbol" w:hAnsi="OpenSymbol" w:cs="OpenSymbol"/>
      </w:rPr>
    </w:lvl>
  </w:abstractNum>
  <w:abstractNum w:abstractNumId="1" w15:restartNumberingAfterBreak="0">
    <w:nsid w:val="031149F0"/>
    <w:multiLevelType w:val="hybridMultilevel"/>
    <w:tmpl w:val="FC1C7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A4E1D"/>
    <w:multiLevelType w:val="hybridMultilevel"/>
    <w:tmpl w:val="C42EB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B0C57"/>
    <w:multiLevelType w:val="hybridMultilevel"/>
    <w:tmpl w:val="4E741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F5AD7"/>
    <w:multiLevelType w:val="multilevel"/>
    <w:tmpl w:val="7170518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34E6C"/>
    <w:multiLevelType w:val="multilevel"/>
    <w:tmpl w:val="0352DDD2"/>
    <w:styleLink w:val="WWNum2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Arial" w:cs="Times New Roman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ascii="Times New Roman" w:eastAsia="Times New Roman" w:hAnsi="Times New Roman" w:cs="Times New Roman"/>
      </w:rPr>
    </w:lvl>
    <w:lvl w:ilvl="3">
      <w:start w:val="10"/>
      <w:numFmt w:val="lowerLetter"/>
      <w:lvlText w:val="%1.%2.%3.%4."/>
      <w:lvlJc w:val="left"/>
      <w:pPr>
        <w:ind w:left="2880" w:hanging="360"/>
      </w:pPr>
      <w:rPr>
        <w:rFonts w:cs="Calibri"/>
      </w:r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1A334E3F"/>
    <w:multiLevelType w:val="hybridMultilevel"/>
    <w:tmpl w:val="A802C8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64248"/>
    <w:multiLevelType w:val="hybridMultilevel"/>
    <w:tmpl w:val="B9744DD2"/>
    <w:lvl w:ilvl="0" w:tplc="9A60F3F6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ECB6D4B"/>
    <w:multiLevelType w:val="hybridMultilevel"/>
    <w:tmpl w:val="42D8E2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5737FE"/>
    <w:multiLevelType w:val="hybridMultilevel"/>
    <w:tmpl w:val="C59A2D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43564B"/>
    <w:multiLevelType w:val="hybridMultilevel"/>
    <w:tmpl w:val="7CA085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C3EE3"/>
    <w:multiLevelType w:val="multilevel"/>
    <w:tmpl w:val="7A56967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A66B3D"/>
    <w:multiLevelType w:val="hybridMultilevel"/>
    <w:tmpl w:val="FC0CF5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2D22A0"/>
    <w:multiLevelType w:val="hybridMultilevel"/>
    <w:tmpl w:val="5DAACA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207241"/>
    <w:multiLevelType w:val="hybridMultilevel"/>
    <w:tmpl w:val="DC22C1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F7AE2"/>
    <w:multiLevelType w:val="hybridMultilevel"/>
    <w:tmpl w:val="E9CA774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A3730"/>
    <w:multiLevelType w:val="hybridMultilevel"/>
    <w:tmpl w:val="E5C0B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3416EA"/>
    <w:multiLevelType w:val="hybridMultilevel"/>
    <w:tmpl w:val="A91C3D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F5F04DC"/>
    <w:multiLevelType w:val="hybridMultilevel"/>
    <w:tmpl w:val="1F6006DE"/>
    <w:lvl w:ilvl="0" w:tplc="625CC9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0AF73AB"/>
    <w:multiLevelType w:val="multilevel"/>
    <w:tmpl w:val="68A02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0C95529"/>
    <w:multiLevelType w:val="hybridMultilevel"/>
    <w:tmpl w:val="81C25C68"/>
    <w:lvl w:ilvl="0" w:tplc="0415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63EB71BE"/>
    <w:multiLevelType w:val="hybridMultilevel"/>
    <w:tmpl w:val="84A2CB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597915"/>
    <w:multiLevelType w:val="multilevel"/>
    <w:tmpl w:val="428E9EAC"/>
    <w:styleLink w:val="Lista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682D4D92"/>
    <w:multiLevelType w:val="hybridMultilevel"/>
    <w:tmpl w:val="4A562F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8D1495"/>
    <w:multiLevelType w:val="hybridMultilevel"/>
    <w:tmpl w:val="8A1E42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94BD4"/>
    <w:multiLevelType w:val="hybridMultilevel"/>
    <w:tmpl w:val="6CFC5A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C8A2011"/>
    <w:multiLevelType w:val="hybridMultilevel"/>
    <w:tmpl w:val="D2D48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A35C0A"/>
    <w:multiLevelType w:val="multilevel"/>
    <w:tmpl w:val="428E9EAC"/>
    <w:numStyleLink w:val="Lista1"/>
  </w:abstractNum>
  <w:num w:numId="1">
    <w:abstractNumId w:val="22"/>
  </w:num>
  <w:num w:numId="2">
    <w:abstractNumId w:val="27"/>
  </w:num>
  <w:num w:numId="3">
    <w:abstractNumId w:val="20"/>
  </w:num>
  <w:num w:numId="4">
    <w:abstractNumId w:val="8"/>
  </w:num>
  <w:num w:numId="5">
    <w:abstractNumId w:val="23"/>
  </w:num>
  <w:num w:numId="6">
    <w:abstractNumId w:val="24"/>
  </w:num>
  <w:num w:numId="7">
    <w:abstractNumId w:val="13"/>
  </w:num>
  <w:num w:numId="8">
    <w:abstractNumId w:val="21"/>
  </w:num>
  <w:num w:numId="9">
    <w:abstractNumId w:val="9"/>
  </w:num>
  <w:num w:numId="10">
    <w:abstractNumId w:val="3"/>
  </w:num>
  <w:num w:numId="11">
    <w:abstractNumId w:val="10"/>
  </w:num>
  <w:num w:numId="12">
    <w:abstractNumId w:val="18"/>
  </w:num>
  <w:num w:numId="13">
    <w:abstractNumId w:val="7"/>
  </w:num>
  <w:num w:numId="14">
    <w:abstractNumId w:val="2"/>
  </w:num>
  <w:num w:numId="15">
    <w:abstractNumId w:val="6"/>
  </w:num>
  <w:num w:numId="16">
    <w:abstractNumId w:val="12"/>
  </w:num>
  <w:num w:numId="17">
    <w:abstractNumId w:val="0"/>
  </w:num>
  <w:num w:numId="18">
    <w:abstractNumId w:val="16"/>
  </w:num>
  <w:num w:numId="19">
    <w:abstractNumId w:val="19"/>
  </w:num>
  <w:num w:numId="20">
    <w:abstractNumId w:val="15"/>
  </w:num>
  <w:num w:numId="21">
    <w:abstractNumId w:val="14"/>
  </w:num>
  <w:num w:numId="22">
    <w:abstractNumId w:val="17"/>
  </w:num>
  <w:num w:numId="23">
    <w:abstractNumId w:val="25"/>
  </w:num>
  <w:num w:numId="24">
    <w:abstractNumId w:val="1"/>
  </w:num>
  <w:num w:numId="25">
    <w:abstractNumId w:val="4"/>
  </w:num>
  <w:num w:numId="26">
    <w:abstractNumId w:val="11"/>
  </w:num>
  <w:num w:numId="27">
    <w:abstractNumId w:val="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3D79367-CCEA-4F4F-89DC-1B47D524BFFD}"/>
  </w:docVars>
  <w:rsids>
    <w:rsidRoot w:val="001A02A1"/>
    <w:rsid w:val="000018C5"/>
    <w:rsid w:val="00002589"/>
    <w:rsid w:val="000129D8"/>
    <w:rsid w:val="000174EA"/>
    <w:rsid w:val="000207B8"/>
    <w:rsid w:val="0002173D"/>
    <w:rsid w:val="000364DF"/>
    <w:rsid w:val="00050095"/>
    <w:rsid w:val="00054099"/>
    <w:rsid w:val="0006183D"/>
    <w:rsid w:val="00061F20"/>
    <w:rsid w:val="000743E8"/>
    <w:rsid w:val="00080D83"/>
    <w:rsid w:val="0008253E"/>
    <w:rsid w:val="00092633"/>
    <w:rsid w:val="0009765C"/>
    <w:rsid w:val="000A3836"/>
    <w:rsid w:val="000A4123"/>
    <w:rsid w:val="000C065B"/>
    <w:rsid w:val="000C23BA"/>
    <w:rsid w:val="000C2A59"/>
    <w:rsid w:val="000C735D"/>
    <w:rsid w:val="000D283E"/>
    <w:rsid w:val="000F388F"/>
    <w:rsid w:val="00120BC8"/>
    <w:rsid w:val="00122F2E"/>
    <w:rsid w:val="00124D4A"/>
    <w:rsid w:val="001304E7"/>
    <w:rsid w:val="00130B23"/>
    <w:rsid w:val="001414FE"/>
    <w:rsid w:val="00142328"/>
    <w:rsid w:val="001520FF"/>
    <w:rsid w:val="00171CED"/>
    <w:rsid w:val="00184F5F"/>
    <w:rsid w:val="00185B43"/>
    <w:rsid w:val="00186C3C"/>
    <w:rsid w:val="00187992"/>
    <w:rsid w:val="00191955"/>
    <w:rsid w:val="00196786"/>
    <w:rsid w:val="001A02A1"/>
    <w:rsid w:val="001A081C"/>
    <w:rsid w:val="001A3D33"/>
    <w:rsid w:val="001A72AB"/>
    <w:rsid w:val="001B210F"/>
    <w:rsid w:val="001B2725"/>
    <w:rsid w:val="001C3C9E"/>
    <w:rsid w:val="001C7D17"/>
    <w:rsid w:val="001D059A"/>
    <w:rsid w:val="001D3A13"/>
    <w:rsid w:val="001E1E60"/>
    <w:rsid w:val="001E331C"/>
    <w:rsid w:val="00212B00"/>
    <w:rsid w:val="0021563A"/>
    <w:rsid w:val="002322E1"/>
    <w:rsid w:val="00241C1F"/>
    <w:rsid w:val="002425AE"/>
    <w:rsid w:val="00243E5E"/>
    <w:rsid w:val="00244BBF"/>
    <w:rsid w:val="002529E4"/>
    <w:rsid w:val="00260329"/>
    <w:rsid w:val="00263821"/>
    <w:rsid w:val="00282869"/>
    <w:rsid w:val="002B2AB9"/>
    <w:rsid w:val="002C1DA5"/>
    <w:rsid w:val="002C6347"/>
    <w:rsid w:val="002E3C3C"/>
    <w:rsid w:val="002F416A"/>
    <w:rsid w:val="002F4397"/>
    <w:rsid w:val="002F6811"/>
    <w:rsid w:val="003125C4"/>
    <w:rsid w:val="00315901"/>
    <w:rsid w:val="00320AAC"/>
    <w:rsid w:val="00325198"/>
    <w:rsid w:val="00340C30"/>
    <w:rsid w:val="003526F5"/>
    <w:rsid w:val="0035482A"/>
    <w:rsid w:val="003619F2"/>
    <w:rsid w:val="00363315"/>
    <w:rsid w:val="00365820"/>
    <w:rsid w:val="0037701F"/>
    <w:rsid w:val="00380461"/>
    <w:rsid w:val="0039377A"/>
    <w:rsid w:val="0039481F"/>
    <w:rsid w:val="0039693E"/>
    <w:rsid w:val="003A121F"/>
    <w:rsid w:val="003B74FE"/>
    <w:rsid w:val="003C1561"/>
    <w:rsid w:val="003C4E9D"/>
    <w:rsid w:val="003C554F"/>
    <w:rsid w:val="003D04AC"/>
    <w:rsid w:val="0040149C"/>
    <w:rsid w:val="004046E5"/>
    <w:rsid w:val="0041159F"/>
    <w:rsid w:val="00414478"/>
    <w:rsid w:val="004430F4"/>
    <w:rsid w:val="00463868"/>
    <w:rsid w:val="00464281"/>
    <w:rsid w:val="00492BD3"/>
    <w:rsid w:val="004B2C81"/>
    <w:rsid w:val="004B38AD"/>
    <w:rsid w:val="004B4DC5"/>
    <w:rsid w:val="004B70BD"/>
    <w:rsid w:val="004C303B"/>
    <w:rsid w:val="004E697E"/>
    <w:rsid w:val="00510CC1"/>
    <w:rsid w:val="00520EC7"/>
    <w:rsid w:val="0052111D"/>
    <w:rsid w:val="005266B7"/>
    <w:rsid w:val="0053578B"/>
    <w:rsid w:val="00543749"/>
    <w:rsid w:val="005445AF"/>
    <w:rsid w:val="00552F18"/>
    <w:rsid w:val="00567193"/>
    <w:rsid w:val="005715DF"/>
    <w:rsid w:val="005760A9"/>
    <w:rsid w:val="00583128"/>
    <w:rsid w:val="0059051C"/>
    <w:rsid w:val="00594464"/>
    <w:rsid w:val="005A4F0C"/>
    <w:rsid w:val="005B060A"/>
    <w:rsid w:val="005E2EFC"/>
    <w:rsid w:val="005F25DD"/>
    <w:rsid w:val="005F383A"/>
    <w:rsid w:val="005F52C4"/>
    <w:rsid w:val="00601F83"/>
    <w:rsid w:val="00606C63"/>
    <w:rsid w:val="00612914"/>
    <w:rsid w:val="00613AAD"/>
    <w:rsid w:val="0061767F"/>
    <w:rsid w:val="006207C5"/>
    <w:rsid w:val="00622781"/>
    <w:rsid w:val="006340AB"/>
    <w:rsid w:val="00635E76"/>
    <w:rsid w:val="00640BFF"/>
    <w:rsid w:val="006432E7"/>
    <w:rsid w:val="00647FFC"/>
    <w:rsid w:val="00654028"/>
    <w:rsid w:val="0066032A"/>
    <w:rsid w:val="006646C1"/>
    <w:rsid w:val="00665A91"/>
    <w:rsid w:val="00680908"/>
    <w:rsid w:val="0069621B"/>
    <w:rsid w:val="006B4267"/>
    <w:rsid w:val="006B6D41"/>
    <w:rsid w:val="006E3997"/>
    <w:rsid w:val="006F0C63"/>
    <w:rsid w:val="006F209E"/>
    <w:rsid w:val="00727F94"/>
    <w:rsid w:val="007337EB"/>
    <w:rsid w:val="00741F30"/>
    <w:rsid w:val="00745D18"/>
    <w:rsid w:val="00746EE5"/>
    <w:rsid w:val="00766F0A"/>
    <w:rsid w:val="00767999"/>
    <w:rsid w:val="00770E1D"/>
    <w:rsid w:val="00776530"/>
    <w:rsid w:val="0078690B"/>
    <w:rsid w:val="00791E8E"/>
    <w:rsid w:val="007A0109"/>
    <w:rsid w:val="007A02DF"/>
    <w:rsid w:val="007A4486"/>
    <w:rsid w:val="007B2500"/>
    <w:rsid w:val="007B5688"/>
    <w:rsid w:val="007D3066"/>
    <w:rsid w:val="007D61D6"/>
    <w:rsid w:val="007E1B19"/>
    <w:rsid w:val="007F3623"/>
    <w:rsid w:val="007F6081"/>
    <w:rsid w:val="00811606"/>
    <w:rsid w:val="00823004"/>
    <w:rsid w:val="00827311"/>
    <w:rsid w:val="00834BB4"/>
    <w:rsid w:val="00835187"/>
    <w:rsid w:val="00841322"/>
    <w:rsid w:val="008667CC"/>
    <w:rsid w:val="00873501"/>
    <w:rsid w:val="00876326"/>
    <w:rsid w:val="008773E6"/>
    <w:rsid w:val="0088093E"/>
    <w:rsid w:val="008811C8"/>
    <w:rsid w:val="008945D9"/>
    <w:rsid w:val="008C52E2"/>
    <w:rsid w:val="008C6AF7"/>
    <w:rsid w:val="008C7049"/>
    <w:rsid w:val="008E2157"/>
    <w:rsid w:val="008E7962"/>
    <w:rsid w:val="008F3E2F"/>
    <w:rsid w:val="00901B71"/>
    <w:rsid w:val="00934945"/>
    <w:rsid w:val="009367EF"/>
    <w:rsid w:val="00957851"/>
    <w:rsid w:val="00962604"/>
    <w:rsid w:val="009706FB"/>
    <w:rsid w:val="009726FB"/>
    <w:rsid w:val="00976CF0"/>
    <w:rsid w:val="00981D5C"/>
    <w:rsid w:val="009A0A66"/>
    <w:rsid w:val="009A2347"/>
    <w:rsid w:val="009A4ACC"/>
    <w:rsid w:val="009A538C"/>
    <w:rsid w:val="009B17DF"/>
    <w:rsid w:val="009D71C1"/>
    <w:rsid w:val="009F2CF0"/>
    <w:rsid w:val="00A0160D"/>
    <w:rsid w:val="00A04690"/>
    <w:rsid w:val="00A05D0F"/>
    <w:rsid w:val="00A2686F"/>
    <w:rsid w:val="00A329BE"/>
    <w:rsid w:val="00A33495"/>
    <w:rsid w:val="00A40DD3"/>
    <w:rsid w:val="00A468F8"/>
    <w:rsid w:val="00A46F58"/>
    <w:rsid w:val="00A60912"/>
    <w:rsid w:val="00A62B33"/>
    <w:rsid w:val="00A76A88"/>
    <w:rsid w:val="00A830EB"/>
    <w:rsid w:val="00A8311B"/>
    <w:rsid w:val="00A979C6"/>
    <w:rsid w:val="00AA02B7"/>
    <w:rsid w:val="00AA2C73"/>
    <w:rsid w:val="00AB0E7F"/>
    <w:rsid w:val="00AB2A4E"/>
    <w:rsid w:val="00AD1EFE"/>
    <w:rsid w:val="00AD51FC"/>
    <w:rsid w:val="00AD7E56"/>
    <w:rsid w:val="00AE3253"/>
    <w:rsid w:val="00AF4273"/>
    <w:rsid w:val="00B01F08"/>
    <w:rsid w:val="00B0797C"/>
    <w:rsid w:val="00B16E8F"/>
    <w:rsid w:val="00B235B2"/>
    <w:rsid w:val="00B2442F"/>
    <w:rsid w:val="00B30401"/>
    <w:rsid w:val="00B30929"/>
    <w:rsid w:val="00B6637D"/>
    <w:rsid w:val="00B700F7"/>
    <w:rsid w:val="00B7187A"/>
    <w:rsid w:val="00B748FC"/>
    <w:rsid w:val="00BB76D0"/>
    <w:rsid w:val="00BC1D1E"/>
    <w:rsid w:val="00BC363C"/>
    <w:rsid w:val="00BD24A9"/>
    <w:rsid w:val="00BD3EB5"/>
    <w:rsid w:val="00BD5E01"/>
    <w:rsid w:val="00BE06B2"/>
    <w:rsid w:val="00BF11FD"/>
    <w:rsid w:val="00C01D06"/>
    <w:rsid w:val="00C268A0"/>
    <w:rsid w:val="00C35208"/>
    <w:rsid w:val="00C35A62"/>
    <w:rsid w:val="00C377A0"/>
    <w:rsid w:val="00C45E4B"/>
    <w:rsid w:val="00C52011"/>
    <w:rsid w:val="00C5737F"/>
    <w:rsid w:val="00C57BB1"/>
    <w:rsid w:val="00C6275C"/>
    <w:rsid w:val="00C62C24"/>
    <w:rsid w:val="00C635B6"/>
    <w:rsid w:val="00C874D8"/>
    <w:rsid w:val="00C9393D"/>
    <w:rsid w:val="00CA5CBD"/>
    <w:rsid w:val="00CA67B1"/>
    <w:rsid w:val="00CB1F5A"/>
    <w:rsid w:val="00CB419F"/>
    <w:rsid w:val="00CB56FA"/>
    <w:rsid w:val="00CD076A"/>
    <w:rsid w:val="00CD152F"/>
    <w:rsid w:val="00CD2447"/>
    <w:rsid w:val="00CE005B"/>
    <w:rsid w:val="00CE1FE5"/>
    <w:rsid w:val="00CE79D8"/>
    <w:rsid w:val="00CF350C"/>
    <w:rsid w:val="00CF58B8"/>
    <w:rsid w:val="00CF5F4E"/>
    <w:rsid w:val="00D0361A"/>
    <w:rsid w:val="00D0609B"/>
    <w:rsid w:val="00D0713D"/>
    <w:rsid w:val="00D1150B"/>
    <w:rsid w:val="00D24CFF"/>
    <w:rsid w:val="00D30ADD"/>
    <w:rsid w:val="00D41705"/>
    <w:rsid w:val="00D43A0D"/>
    <w:rsid w:val="00D46867"/>
    <w:rsid w:val="00D526F3"/>
    <w:rsid w:val="00D5648C"/>
    <w:rsid w:val="00D57724"/>
    <w:rsid w:val="00D7238D"/>
    <w:rsid w:val="00D83B57"/>
    <w:rsid w:val="00D92036"/>
    <w:rsid w:val="00D94DB6"/>
    <w:rsid w:val="00D95AE0"/>
    <w:rsid w:val="00DA2034"/>
    <w:rsid w:val="00DB0963"/>
    <w:rsid w:val="00DC2224"/>
    <w:rsid w:val="00DC426F"/>
    <w:rsid w:val="00DC4358"/>
    <w:rsid w:val="00DC6326"/>
    <w:rsid w:val="00DC733E"/>
    <w:rsid w:val="00DD721B"/>
    <w:rsid w:val="00DE11CA"/>
    <w:rsid w:val="00DE5229"/>
    <w:rsid w:val="00DF57BE"/>
    <w:rsid w:val="00DF5ACC"/>
    <w:rsid w:val="00DF798E"/>
    <w:rsid w:val="00E06500"/>
    <w:rsid w:val="00E440C2"/>
    <w:rsid w:val="00E539C6"/>
    <w:rsid w:val="00E57060"/>
    <w:rsid w:val="00E64D96"/>
    <w:rsid w:val="00E7520F"/>
    <w:rsid w:val="00E81ADD"/>
    <w:rsid w:val="00E8516F"/>
    <w:rsid w:val="00E87616"/>
    <w:rsid w:val="00EA5C16"/>
    <w:rsid w:val="00EA6B6A"/>
    <w:rsid w:val="00EB28AF"/>
    <w:rsid w:val="00EB54C1"/>
    <w:rsid w:val="00EC19E7"/>
    <w:rsid w:val="00EE526B"/>
    <w:rsid w:val="00EE52C0"/>
    <w:rsid w:val="00EF000D"/>
    <w:rsid w:val="00F02994"/>
    <w:rsid w:val="00F255C1"/>
    <w:rsid w:val="00F262D7"/>
    <w:rsid w:val="00F33D81"/>
    <w:rsid w:val="00F5032F"/>
    <w:rsid w:val="00F545A3"/>
    <w:rsid w:val="00F615CF"/>
    <w:rsid w:val="00F8386A"/>
    <w:rsid w:val="00F83EE2"/>
    <w:rsid w:val="00F90221"/>
    <w:rsid w:val="00FB0BD6"/>
    <w:rsid w:val="00FB1502"/>
    <w:rsid w:val="00FB5706"/>
    <w:rsid w:val="00FB5BF5"/>
    <w:rsid w:val="00FB7887"/>
    <w:rsid w:val="00FC2207"/>
    <w:rsid w:val="00FD244A"/>
    <w:rsid w:val="00FF7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42DD83"/>
  <w15:chartTrackingRefBased/>
  <w15:docId w15:val="{D6AA0289-BDD6-4532-88D6-029F85CA0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2442F"/>
    <w:pPr>
      <w:spacing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41159F"/>
    <w:pPr>
      <w:keepNext/>
      <w:keepLines/>
      <w:spacing w:before="240" w:after="480"/>
      <w:jc w:val="center"/>
      <w:outlineLvl w:val="0"/>
    </w:pPr>
    <w:rPr>
      <w:rFonts w:ascii="Calibri" w:eastAsiaTheme="majorEastAsia" w:hAnsi="Calibri" w:cstheme="majorBidi"/>
      <w:b/>
      <w:sz w:val="30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1159F"/>
    <w:pPr>
      <w:keepNext/>
      <w:keepLines/>
      <w:spacing w:before="120" w:after="240"/>
      <w:outlineLvl w:val="1"/>
    </w:pPr>
    <w:rPr>
      <w:rFonts w:asciiTheme="minorHAnsi" w:eastAsiaTheme="majorEastAsia" w:hAnsiTheme="minorHAnsi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1A02A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1A02A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C377A0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aliases w:val="Numerowanie,List Paragraph,Preambuła,T_SZ_List Paragraph,L1,Akapit z listą BS"/>
    <w:basedOn w:val="Normalny"/>
    <w:link w:val="AkapitzlistZnak"/>
    <w:qFormat/>
    <w:rsid w:val="00120BC8"/>
    <w:pPr>
      <w:ind w:left="720"/>
      <w:contextualSpacing/>
    </w:pPr>
  </w:style>
  <w:style w:type="numbering" w:customStyle="1" w:styleId="Lista1">
    <w:name w:val="Lista1"/>
    <w:basedOn w:val="Bezlisty"/>
    <w:uiPriority w:val="99"/>
    <w:rsid w:val="00120BC8"/>
    <w:pPr>
      <w:numPr>
        <w:numId w:val="1"/>
      </w:numPr>
    </w:pPr>
  </w:style>
  <w:style w:type="table" w:styleId="Tabela-Siatka">
    <w:name w:val="Table Grid"/>
    <w:basedOn w:val="Standardowy"/>
    <w:uiPriority w:val="39"/>
    <w:rsid w:val="00340C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30929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Hipercze">
    <w:name w:val="Hyperlink"/>
    <w:basedOn w:val="Domylnaczcionkaakapitu"/>
    <w:uiPriority w:val="99"/>
    <w:unhideWhenUsed/>
    <w:rsid w:val="00B309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23004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41159F"/>
    <w:rPr>
      <w:rFonts w:ascii="Calibri" w:eastAsiaTheme="majorEastAsia" w:hAnsi="Calibri" w:cstheme="majorBidi"/>
      <w:b/>
      <w:sz w:val="30"/>
      <w:szCs w:val="32"/>
    </w:rPr>
  </w:style>
  <w:style w:type="character" w:customStyle="1" w:styleId="Nagwek2Znak">
    <w:name w:val="Nagłówek 2 Znak"/>
    <w:basedOn w:val="Domylnaczcionkaakapitu"/>
    <w:link w:val="Nagwek2"/>
    <w:semiHidden/>
    <w:rsid w:val="0041159F"/>
    <w:rPr>
      <w:rFonts w:asciiTheme="minorHAnsi" w:eastAsiaTheme="majorEastAsia" w:hAnsiTheme="minorHAnsi" w:cstheme="majorBidi"/>
      <w:b/>
      <w:sz w:val="26"/>
      <w:szCs w:val="26"/>
    </w:rPr>
  </w:style>
  <w:style w:type="character" w:customStyle="1" w:styleId="AkapitzlistZnak">
    <w:name w:val="Akapit z listą Znak"/>
    <w:aliases w:val="Numerowanie Znak,List Paragraph Znak,Preambuła Znak,T_SZ_List Paragraph Znak,L1 Znak,Akapit z listą BS Znak"/>
    <w:link w:val="Akapitzlist"/>
    <w:uiPriority w:val="34"/>
    <w:qFormat/>
    <w:locked/>
    <w:rsid w:val="0041159F"/>
    <w:rPr>
      <w:rFonts w:ascii="Arial" w:hAnsi="Arial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654028"/>
    <w:pPr>
      <w:spacing w:after="12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54028"/>
    <w:rPr>
      <w:rFonts w:asciiTheme="minorHAnsi" w:eastAsiaTheme="minorEastAsia" w:hAnsiTheme="minorHAnsi" w:cstheme="minorBidi"/>
      <w:sz w:val="22"/>
      <w:szCs w:val="22"/>
    </w:rPr>
  </w:style>
  <w:style w:type="numbering" w:customStyle="1" w:styleId="WWNum23">
    <w:name w:val="WWNum23"/>
    <w:basedOn w:val="Bezlisty"/>
    <w:rsid w:val="00A979C6"/>
    <w:pPr>
      <w:numPr>
        <w:numId w:val="2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wardokus\Desktop\listownik-Pomorskie-FE-UMWP-UE-EFRR-RPO2014-2020-2018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67D8155-2E93-4C71-AD67-AB53AC6481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79367-CCEA-4F4F-89DC-1B47D524BFF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listownik-Pomorskie-FE-UMWP-UE-EFRR-RPO2014-2020-2018</Template>
  <TotalTime>1</TotalTime>
  <Pages>1</Pages>
  <Words>259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Twardokus Marcin</dc:creator>
  <cp:keywords/>
  <cp:lastModifiedBy>Anna Adamczyk</cp:lastModifiedBy>
  <cp:revision>3</cp:revision>
  <cp:lastPrinted>2024-02-15T08:29:00Z</cp:lastPrinted>
  <dcterms:created xsi:type="dcterms:W3CDTF">2026-03-19T12:52:00Z</dcterms:created>
  <dcterms:modified xsi:type="dcterms:W3CDTF">2026-03-19T13:15:00Z</dcterms:modified>
</cp:coreProperties>
</file>